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721C1" w:rsidRDefault="00744310" w:rsidP="000E58A9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0E58A9" w:rsidRPr="000E58A9">
        <w:rPr>
          <w:rFonts w:eastAsia="Arial"/>
          <w:b/>
          <w:kern w:val="3"/>
          <w:sz w:val="24"/>
          <w:szCs w:val="24"/>
          <w:lang w:eastAsia="zh-CN"/>
        </w:rPr>
        <w:t>п. Совхоза им 25 Октября, ул. Почтовая, д. 7</w:t>
      </w:r>
    </w:p>
    <w:p w:rsidR="000E58A9" w:rsidRDefault="000E58A9" w:rsidP="000E58A9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B6D8B" w:rsidRPr="003B6D8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721C1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0E58A9">
        <w:rPr>
          <w:b/>
          <w:sz w:val="24"/>
        </w:rPr>
        <w:t xml:space="preserve"> 5</w:t>
      </w:r>
      <w:r w:rsidR="00C419FE" w:rsidRPr="00C419FE">
        <w:rPr>
          <w:b/>
          <w:sz w:val="24"/>
        </w:rPr>
        <w:t>00 000,00</w:t>
      </w:r>
      <w:r w:rsidR="00C419FE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721C1">
        <w:rPr>
          <w:b/>
          <w:color w:val="000000"/>
          <w:kern w:val="3"/>
          <w:sz w:val="24"/>
          <w:szCs w:val="24"/>
          <w:lang w:eastAsia="zh-CN" w:bidi="hi-IN"/>
        </w:rPr>
        <w:t>50</w:t>
      </w:r>
      <w:r w:rsidR="00684C60" w:rsidRP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E58A9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623C8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E12E1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E58A9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B6D8B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3C88"/>
    <w:rsid w:val="0063091A"/>
    <w:rsid w:val="0066017F"/>
    <w:rsid w:val="006721C1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19FE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581C-D052-463F-8C40-316B6590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303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2024-06-18T11:16:00Z</dcterms:created>
  <dcterms:modified xsi:type="dcterms:W3CDTF">2024-07-01T10:56:00Z</dcterms:modified>
</cp:coreProperties>
</file>